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68871" w14:textId="7F38916E" w:rsidR="00DE3BAD" w:rsidRPr="00981350" w:rsidRDefault="00DE3BAD" w:rsidP="00DE3BAD">
      <w:pPr>
        <w:jc w:val="center"/>
        <w:rPr>
          <w:b/>
          <w:bCs/>
          <w:color w:val="0070C0"/>
        </w:rPr>
      </w:pPr>
    </w:p>
    <w:p w14:paraId="4D9D292C" w14:textId="77777777" w:rsidR="00DE3BAD" w:rsidRDefault="00DE3BAD" w:rsidP="00DE3BAD">
      <w:r>
        <w:t>Naziv in naslov pošiljatelja:</w:t>
      </w:r>
    </w:p>
    <w:sdt>
      <w:sdtPr>
        <w:id w:val="-1212335760"/>
        <w:placeholder>
          <w:docPart w:val="C6079DF9BE3A4693BE79AA1272A0D794"/>
        </w:placeholder>
        <w:showingPlcHdr/>
      </w:sdtPr>
      <w:sdtContent>
        <w:p w14:paraId="214159D3" w14:textId="77777777" w:rsidR="00DE3BAD" w:rsidRDefault="00DE3BAD" w:rsidP="00DE3BAD">
          <w:r>
            <w:rPr>
              <w:rStyle w:val="Besedilooznabemesta"/>
            </w:rPr>
            <w:t>Vpišite uradni naziv firme</w:t>
          </w:r>
          <w:r w:rsidRPr="002814B1">
            <w:rPr>
              <w:rStyle w:val="Besedilooznabemesta"/>
            </w:rPr>
            <w:t>.</w:t>
          </w:r>
        </w:p>
      </w:sdtContent>
    </w:sdt>
    <w:sdt>
      <w:sdtPr>
        <w:id w:val="-692909605"/>
        <w:placeholder>
          <w:docPart w:val="45C9E44F67CB45088493180F2449E72A"/>
        </w:placeholder>
        <w:showingPlcHdr/>
        <w:text/>
      </w:sdtPr>
      <w:sdtContent>
        <w:p w14:paraId="631FA926" w14:textId="77777777" w:rsidR="00DE3BAD" w:rsidRDefault="00DE3BAD" w:rsidP="00DE3BAD">
          <w:r>
            <w:rPr>
              <w:rStyle w:val="Besedilooznabemesta"/>
            </w:rPr>
            <w:t>Vpišite naslov (ulica, hišna št.)</w:t>
          </w:r>
          <w:r w:rsidRPr="002814B1">
            <w:rPr>
              <w:rStyle w:val="Besedilooznabemesta"/>
            </w:rPr>
            <w:t>.</w:t>
          </w:r>
        </w:p>
      </w:sdtContent>
    </w:sdt>
    <w:sdt>
      <w:sdtPr>
        <w:id w:val="1518351947"/>
        <w:placeholder>
          <w:docPart w:val="A4BBDE230B474F2588DC896DEE2691CC"/>
        </w:placeholder>
        <w:showingPlcHdr/>
        <w:text/>
      </w:sdtPr>
      <w:sdtContent>
        <w:p w14:paraId="50A90B2B" w14:textId="77777777" w:rsidR="00DE3BAD" w:rsidRDefault="00DE3BAD" w:rsidP="00DE3BAD">
          <w:r>
            <w:rPr>
              <w:rStyle w:val="Besedilooznabemesta"/>
            </w:rPr>
            <w:t>Vpišite poštno številko in pošto</w:t>
          </w:r>
          <w:r w:rsidRPr="002814B1">
            <w:rPr>
              <w:rStyle w:val="Besedilooznabemesta"/>
            </w:rPr>
            <w:t>.</w:t>
          </w:r>
        </w:p>
      </w:sdtContent>
    </w:sdt>
    <w:p w14:paraId="001E4DD6" w14:textId="77777777" w:rsidR="00DE3BAD" w:rsidRDefault="00DE3BAD" w:rsidP="00DE3BAD"/>
    <w:p w14:paraId="259CBCB9" w14:textId="77777777" w:rsidR="00DE3BAD" w:rsidRDefault="00DE3BAD" w:rsidP="00DE3BAD">
      <w:r>
        <w:rPr>
          <w:noProof/>
        </w:rPr>
        <mc:AlternateContent>
          <mc:Choice Requires="wps">
            <w:drawing>
              <wp:anchor distT="0" distB="0" distL="114300" distR="114300" simplePos="0" relativeHeight="251752448" behindDoc="0" locked="0" layoutInCell="1" allowOverlap="1" wp14:anchorId="27E3CF58" wp14:editId="69963936">
                <wp:simplePos x="0" y="0"/>
                <wp:positionH relativeFrom="margin">
                  <wp:align>left</wp:align>
                </wp:positionH>
                <wp:positionV relativeFrom="paragraph">
                  <wp:posOffset>194945</wp:posOffset>
                </wp:positionV>
                <wp:extent cx="4030133" cy="1354667"/>
                <wp:effectExtent l="0" t="0" r="27940" b="17145"/>
                <wp:wrapNone/>
                <wp:docPr id="31" name="Polje z besedilom 31"/>
                <wp:cNvGraphicFramePr/>
                <a:graphic xmlns:a="http://schemas.openxmlformats.org/drawingml/2006/main">
                  <a:graphicData uri="http://schemas.microsoft.com/office/word/2010/wordprocessingShape">
                    <wps:wsp>
                      <wps:cNvSpPr txBox="1"/>
                      <wps:spPr>
                        <a:xfrm>
                          <a:off x="0" y="0"/>
                          <a:ext cx="4030133" cy="1354667"/>
                        </a:xfrm>
                        <a:prstGeom prst="rect">
                          <a:avLst/>
                        </a:prstGeom>
                        <a:solidFill>
                          <a:schemeClr val="lt1"/>
                        </a:solidFill>
                        <a:ln w="6350">
                          <a:solidFill>
                            <a:schemeClr val="bg1"/>
                          </a:solidFill>
                        </a:ln>
                      </wps:spPr>
                      <wps:txbx>
                        <w:txbxContent>
                          <w:p w14:paraId="5E1C973F" w14:textId="67E694F2" w:rsidR="00DE3BAD" w:rsidRPr="00DE3BAD" w:rsidRDefault="00DE3BAD" w:rsidP="00DE3BAD">
                            <w:pPr>
                              <w:rPr>
                                <w:sz w:val="36"/>
                                <w:szCs w:val="36"/>
                              </w:rPr>
                            </w:pPr>
                            <w:r w:rsidRPr="00DE3BAD">
                              <w:rPr>
                                <w:b/>
                                <w:bCs/>
                                <w:sz w:val="36"/>
                                <w:szCs w:val="36"/>
                              </w:rPr>
                              <w:t>NE ODPIRAJ – FINANČNO ZAVAROVANJE – JAVNO NAROČILO IZVAJANJE DEL V ZIMSKI SLUŽBI!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E3CF58" id="_x0000_t202" coordsize="21600,21600" o:spt="202" path="m,l,21600r21600,l21600,xe">
                <v:stroke joinstyle="miter"/>
                <v:path gradientshapeok="t" o:connecttype="rect"/>
              </v:shapetype>
              <v:shape id="Polje z besedilom 31" o:spid="_x0000_s1026" type="#_x0000_t202" style="position:absolute;margin-left:0;margin-top:15.35pt;width:317.35pt;height:106.6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" fillcolor="white [3201]" strokecolor="white [3212]" strokeweight=".5pt">
                <v:textbox>
                  <w:txbxContent>
                    <w:p w14:paraId="5E1C973F" w14:textId="67E694F2" w:rsidR="00DE3BAD" w:rsidRPr="00DE3BAD" w:rsidRDefault="00DE3BAD" w:rsidP="00DE3BAD">
                      <w:pPr>
                        <w:rPr>
                          <w:sz w:val="36"/>
                          <w:szCs w:val="36"/>
                        </w:rPr>
                      </w:pPr>
                      <w:r w:rsidRPr="00DE3BAD">
                        <w:rPr>
                          <w:b/>
                          <w:bCs/>
                          <w:sz w:val="36"/>
                          <w:szCs w:val="36"/>
                        </w:rPr>
                        <w:t>NE ODPIRAJ – FINANČNO ZAVAROVANJE – JAVNO NAROČILO IZVAJANJE DEL V ZIMSKI SLUŽBI!</w:t>
                      </w:r>
                    </w:p>
                  </w:txbxContent>
                </v:textbox>
                <w10:wrap anchorx="margin"/>
              </v:shape>
            </w:pict>
          </mc:Fallback>
        </mc:AlternateContent>
      </w:r>
    </w:p>
    <w:p w14:paraId="0900BE9B" w14:textId="77777777" w:rsidR="00DE3BAD" w:rsidRDefault="00DE3BAD" w:rsidP="00DE3BAD"/>
    <w:p w14:paraId="7C9D076A" w14:textId="77777777" w:rsidR="00DE3BAD" w:rsidRDefault="00DE3BAD" w:rsidP="00DE3BAD"/>
    <w:p w14:paraId="2F3255CF" w14:textId="77777777" w:rsidR="00DE3BAD" w:rsidRDefault="00DE3BAD" w:rsidP="00DE3BAD"/>
    <w:p w14:paraId="3912BA0B" w14:textId="77777777" w:rsidR="00DE3BAD" w:rsidRDefault="00DE3BAD" w:rsidP="00DE3BAD"/>
    <w:p w14:paraId="1E781BA7" w14:textId="77777777" w:rsidR="00DE3BAD" w:rsidRDefault="00DE3BAD" w:rsidP="00DE3BAD"/>
    <w:p w14:paraId="00C99F7A" w14:textId="77777777" w:rsidR="00DE3BAD" w:rsidRPr="00142E25" w:rsidRDefault="00DE3BAD" w:rsidP="00DE3BAD">
      <w:pPr>
        <w:ind w:left="6069"/>
      </w:pPr>
      <w:r>
        <w:t>Naslovnik:</w:t>
      </w:r>
    </w:p>
    <w:p w14:paraId="51F7BB93" w14:textId="77777777" w:rsidR="00DE3BAD" w:rsidRPr="00D86503" w:rsidRDefault="00DE3BAD" w:rsidP="00DE3BAD">
      <w:pPr>
        <w:pStyle w:val="Brezrazmikov"/>
      </w:pPr>
      <w:r>
        <w:rPr>
          <w:noProof/>
        </w:rPr>
        <mc:AlternateContent>
          <mc:Choice Requires="wps">
            <w:drawing>
              <wp:anchor distT="0" distB="0" distL="114300" distR="114300" simplePos="0" relativeHeight="251751424" behindDoc="0" locked="0" layoutInCell="1" allowOverlap="1" wp14:anchorId="431DA914" wp14:editId="63EC43A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DA914" id="Polje z besedilom 30" o:spid="_x0000_s1027" type="#_x0000_t202" style="position:absolute;left:0;text-align:left;margin-left:302pt;margin-top:2.65pt;width:351.35pt;height:1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" fillcolor="white [3201]" strokeweight=".5pt">
                <v:textbo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p w14:paraId="0B82B557" w14:textId="7313F696" w:rsidR="00174970" w:rsidRDefault="00174970" w:rsidP="00DE3BAD"/>
    <w:sectPr w:rsidR="00174970" w:rsidSect="00DE3BA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A22A6" w14:textId="77777777" w:rsidR="006676DB" w:rsidRDefault="006676DB">
      <w:pPr>
        <w:spacing w:after="0" w:line="240" w:lineRule="auto"/>
      </w:pPr>
      <w:r>
        <w:separator/>
      </w:r>
    </w:p>
  </w:endnote>
  <w:endnote w:type="continuationSeparator" w:id="0">
    <w:p w14:paraId="1CA22E0C" w14:textId="77777777" w:rsidR="006676DB" w:rsidRDefault="0066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7EAD" w14:textId="7777777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5DF5E54C" wp14:editId="3D6A7185">
              <wp:simplePos x="0" y="0"/>
              <wp:positionH relativeFrom="margin">
                <wp:posOffset>6120130</wp:posOffset>
              </wp:positionH>
              <wp:positionV relativeFrom="margin">
                <wp:posOffset>8375650</wp:posOffset>
              </wp:positionV>
              <wp:extent cx="457200" cy="685800"/>
              <wp:effectExtent l="0" t="0" r="0" b="0"/>
              <wp:wrapNone/>
              <wp:docPr id="102802219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5E54C" id="_x0000_t202" coordsize="21600,21600" o:spt="202" path="m,l,21600r21600,l21600,xe">
              <v:stroke joinstyle="miter"/>
              <v:path gradientshapeok="t" o:connecttype="rect"/>
            </v:shapetype>
            <v:shape id="Polje z besedilom 6" o:spid="_x0000_s1028" type="#_x0000_t202" style="position:absolute;margin-left:481.9pt;margin-top:659.5pt;width:36pt;height:5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1792" behindDoc="0" locked="0" layoutInCell="1" allowOverlap="1" wp14:anchorId="3791DE26" wp14:editId="720421A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3791DE26" id="Polje z besedilom 5" o:spid="_x0000_s1029"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0EE5" w14:textId="77777777" w:rsidR="006676DB" w:rsidRDefault="006676DB">
      <w:pPr>
        <w:spacing w:after="0" w:line="240" w:lineRule="auto"/>
      </w:pPr>
      <w:r>
        <w:separator/>
      </w:r>
    </w:p>
  </w:footnote>
  <w:footnote w:type="continuationSeparator" w:id="0">
    <w:p w14:paraId="38D22987" w14:textId="77777777" w:rsidR="006676DB" w:rsidRDefault="00667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6F04" w14:textId="77777777"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9744" behindDoc="0" locked="0" layoutInCell="1" allowOverlap="1" wp14:anchorId="12D1B320" wp14:editId="11D19610">
              <wp:simplePos x="0" y="0"/>
              <wp:positionH relativeFrom="margin">
                <wp:posOffset>6504305</wp:posOffset>
              </wp:positionH>
              <wp:positionV relativeFrom="margin">
                <wp:posOffset>-260350</wp:posOffset>
              </wp:positionV>
              <wp:extent cx="128270" cy="6297930"/>
              <wp:effectExtent l="0" t="0" r="5080" b="7620"/>
              <wp:wrapNone/>
              <wp:docPr id="890927910"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CE21BE" w:rsidRPr="00CE21BE">
      <w:rPr>
        <w:i/>
        <w:iCs/>
        <w:color w:val="808080" w:themeColor="background1" w:themeShade="80"/>
        <w:sz w:val="16"/>
        <w:szCs w:val="16"/>
      </w:rPr>
      <w:t>801-4/2023-7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xtWMz0Zbtz6+LaQduLfhF34CDxnxGpDFPhKL2rOIuW8Dqw0cvS/GR/0FrTrTvof5sla2x0sxyq5Bzh2h4yt9Q==" w:salt="AdiaxyhBFnS81PKw8L5+d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550C"/>
    <w:rsid w:val="002C6B52"/>
    <w:rsid w:val="002D04A0"/>
    <w:rsid w:val="002D0A72"/>
    <w:rsid w:val="002D226D"/>
    <w:rsid w:val="002D3E99"/>
    <w:rsid w:val="002D3F43"/>
    <w:rsid w:val="002D4B32"/>
    <w:rsid w:val="002D720E"/>
    <w:rsid w:val="002D7C4D"/>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4B1E"/>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676DB"/>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55EE"/>
    <w:rsid w:val="00735D34"/>
    <w:rsid w:val="00735DF9"/>
    <w:rsid w:val="007360C4"/>
    <w:rsid w:val="007404D0"/>
    <w:rsid w:val="007404D3"/>
    <w:rsid w:val="00742BE1"/>
    <w:rsid w:val="007441B1"/>
    <w:rsid w:val="0074484A"/>
    <w:rsid w:val="007455F0"/>
    <w:rsid w:val="00746496"/>
    <w:rsid w:val="00752A5F"/>
    <w:rsid w:val="00755957"/>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629"/>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26F"/>
    <w:rsid w:val="009C2CBE"/>
    <w:rsid w:val="009C46BC"/>
    <w:rsid w:val="009C52BD"/>
    <w:rsid w:val="009C6D16"/>
    <w:rsid w:val="009C725D"/>
    <w:rsid w:val="009D0445"/>
    <w:rsid w:val="009D104A"/>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4DCD"/>
    <w:rsid w:val="00AB53E8"/>
    <w:rsid w:val="00AB719F"/>
    <w:rsid w:val="00AC2679"/>
    <w:rsid w:val="00AC3753"/>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132E"/>
    <w:rsid w:val="00BD5169"/>
    <w:rsid w:val="00BD5925"/>
    <w:rsid w:val="00BD61D4"/>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BDB"/>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2C5"/>
    <w:rsid w:val="00C8750E"/>
    <w:rsid w:val="00C905F0"/>
    <w:rsid w:val="00C91178"/>
    <w:rsid w:val="00C91C9D"/>
    <w:rsid w:val="00C9225A"/>
    <w:rsid w:val="00C957B7"/>
    <w:rsid w:val="00C96013"/>
    <w:rsid w:val="00C9607B"/>
    <w:rsid w:val="00C97C11"/>
    <w:rsid w:val="00CA0CEC"/>
    <w:rsid w:val="00CA5242"/>
    <w:rsid w:val="00CA54E3"/>
    <w:rsid w:val="00CA64CF"/>
    <w:rsid w:val="00CA70B3"/>
    <w:rsid w:val="00CA71EB"/>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7AF6"/>
    <w:rsid w:val="00DF42DF"/>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079DF9BE3A4693BE79AA1272A0D794"/>
        <w:category>
          <w:name w:val="Splošno"/>
          <w:gallery w:val="placeholder"/>
        </w:category>
        <w:types>
          <w:type w:val="bbPlcHdr"/>
        </w:types>
        <w:behaviors>
          <w:behavior w:val="content"/>
        </w:behaviors>
        <w:guid w:val="{628932CC-A424-4D7F-B32E-37E707F59388}"/>
      </w:docPartPr>
      <w:docPartBody>
        <w:p w:rsidR="00000000" w:rsidRDefault="00E51B88" w:rsidP="00E51B88">
          <w:pPr>
            <w:pStyle w:val="C6079DF9BE3A4693BE79AA1272A0D794"/>
          </w:pPr>
          <w:r>
            <w:rPr>
              <w:rStyle w:val="Besedilooznabemesta"/>
            </w:rPr>
            <w:t>Vpišite uradni naziv firme</w:t>
          </w:r>
          <w:r w:rsidRPr="002814B1">
            <w:rPr>
              <w:rStyle w:val="Besedilooznabemesta"/>
            </w:rPr>
            <w:t>.</w:t>
          </w:r>
        </w:p>
      </w:docPartBody>
    </w:docPart>
    <w:docPart>
      <w:docPartPr>
        <w:name w:val="45C9E44F67CB45088493180F2449E72A"/>
        <w:category>
          <w:name w:val="Splošno"/>
          <w:gallery w:val="placeholder"/>
        </w:category>
        <w:types>
          <w:type w:val="bbPlcHdr"/>
        </w:types>
        <w:behaviors>
          <w:behavior w:val="content"/>
        </w:behaviors>
        <w:guid w:val="{625F0A69-96B7-4683-9A0A-242DE4419B10}"/>
      </w:docPartPr>
      <w:docPartBody>
        <w:p w:rsidR="00000000" w:rsidRDefault="00E51B88" w:rsidP="00E51B88">
          <w:pPr>
            <w:pStyle w:val="45C9E44F67CB45088493180F2449E72A"/>
          </w:pPr>
          <w:r>
            <w:rPr>
              <w:rStyle w:val="Besedilooznabemesta"/>
            </w:rPr>
            <w:t>Vpišite naslov (ulica, hišna št.)</w:t>
          </w:r>
          <w:r w:rsidRPr="002814B1">
            <w:rPr>
              <w:rStyle w:val="Besedilooznabemesta"/>
            </w:rPr>
            <w:t>.</w:t>
          </w:r>
        </w:p>
      </w:docPartBody>
    </w:docPart>
    <w:docPart>
      <w:docPartPr>
        <w:name w:val="A4BBDE230B474F2588DC896DEE2691CC"/>
        <w:category>
          <w:name w:val="Splošno"/>
          <w:gallery w:val="placeholder"/>
        </w:category>
        <w:types>
          <w:type w:val="bbPlcHdr"/>
        </w:types>
        <w:behaviors>
          <w:behavior w:val="content"/>
        </w:behaviors>
        <w:guid w:val="{11608548-90B1-47A5-A05A-A6DF7C92C890}"/>
      </w:docPartPr>
      <w:docPartBody>
        <w:p w:rsidR="00000000" w:rsidRDefault="00E51B88" w:rsidP="00E51B88">
          <w:pPr>
            <w:pStyle w:val="A4BBDE230B474F2588DC896DEE2691CC"/>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3B491D"/>
    <w:rsid w:val="00E51B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696B232D942D4CAD830A38DD9DE3968E">
    <w:name w:val="696B232D942D4CAD830A38DD9DE3968E"/>
    <w:rsid w:val="00E51B88"/>
  </w:style>
  <w:style w:type="paragraph" w:customStyle="1" w:styleId="4B9AF2AC42E44D1CAB6C726E435294D4">
    <w:name w:val="4B9AF2AC42E44D1CAB6C726E435294D4"/>
    <w:rsid w:val="00E51B88"/>
  </w:style>
  <w:style w:type="character" w:styleId="Besedilooznabemesta">
    <w:name w:val="Placeholder Text"/>
    <w:basedOn w:val="Privzetapisavaodstavka"/>
    <w:uiPriority w:val="99"/>
    <w:rsid w:val="00E51B88"/>
    <w:rPr>
      <w:color w:val="808080"/>
    </w:rPr>
  </w:style>
  <w:style w:type="paragraph" w:customStyle="1" w:styleId="01D8015F7F6B4D1080FAFEF1B687BEE1">
    <w:name w:val="01D8015F7F6B4D1080FAFEF1B687BEE1"/>
    <w:rsid w:val="00E51B88"/>
  </w:style>
  <w:style w:type="paragraph" w:customStyle="1" w:styleId="726F44226FC64FB687BFB996434D3679">
    <w:name w:val="726F44226FC64FB687BFB996434D3679"/>
    <w:rsid w:val="00E51B88"/>
  </w:style>
  <w:style w:type="paragraph" w:customStyle="1" w:styleId="8AEB8617CE1845CD8AF8ECA2BB7E6BD6">
    <w:name w:val="8AEB8617CE1845CD8AF8ECA2BB7E6BD6"/>
    <w:rsid w:val="00E51B88"/>
  </w:style>
  <w:style w:type="paragraph" w:customStyle="1" w:styleId="29A36542792749ACBF841560C6EE21BD">
    <w:name w:val="29A36542792749ACBF841560C6EE21BD"/>
    <w:rsid w:val="00E51B88"/>
  </w:style>
  <w:style w:type="paragraph" w:customStyle="1" w:styleId="4D81A7125E26486D84EB383151466A05">
    <w:name w:val="4D81A7125E26486D84EB383151466A05"/>
    <w:rsid w:val="00E51B88"/>
  </w:style>
  <w:style w:type="paragraph" w:customStyle="1" w:styleId="65431E27DFDB48108D43C6C3B5B75969">
    <w:name w:val="65431E27DFDB48108D43C6C3B5B75969"/>
    <w:rsid w:val="00E51B88"/>
  </w:style>
  <w:style w:type="paragraph" w:customStyle="1" w:styleId="FE058253A6E74FBC964C2BFF87A90268">
    <w:name w:val="FE058253A6E74FBC964C2BFF87A90268"/>
    <w:rsid w:val="00E51B88"/>
  </w:style>
  <w:style w:type="paragraph" w:customStyle="1" w:styleId="2794F64F28C2416B99A59FCDF7E0F0B7">
    <w:name w:val="2794F64F28C2416B99A59FCDF7E0F0B7"/>
    <w:rsid w:val="00E51B88"/>
  </w:style>
  <w:style w:type="paragraph" w:customStyle="1" w:styleId="696B232D942D4CAD830A38DD9DE3968E1">
    <w:name w:val="696B232D942D4CAD830A38DD9DE3968E1"/>
    <w:rsid w:val="00E51B88"/>
    <w:pPr>
      <w:spacing w:after="0" w:line="240" w:lineRule="auto"/>
      <w:jc w:val="both"/>
    </w:pPr>
    <w:rPr>
      <w:kern w:val="0"/>
      <w14:ligatures w14:val="none"/>
    </w:rPr>
  </w:style>
  <w:style w:type="paragraph" w:customStyle="1" w:styleId="4B9AF2AC42E44D1CAB6C726E435294D41">
    <w:name w:val="4B9AF2AC42E44D1CAB6C726E435294D41"/>
    <w:rsid w:val="00E51B88"/>
    <w:pPr>
      <w:spacing w:after="0" w:line="240" w:lineRule="auto"/>
      <w:jc w:val="both"/>
    </w:pPr>
    <w:rPr>
      <w:kern w:val="0"/>
      <w14:ligatures w14:val="none"/>
    </w:rPr>
  </w:style>
  <w:style w:type="paragraph" w:customStyle="1" w:styleId="01D8015F7F6B4D1080FAFEF1B687BEE11">
    <w:name w:val="01D8015F7F6B4D1080FAFEF1B687BEE11"/>
    <w:rsid w:val="00E51B88"/>
    <w:pPr>
      <w:spacing w:after="0" w:line="240" w:lineRule="auto"/>
      <w:jc w:val="both"/>
    </w:pPr>
    <w:rPr>
      <w:kern w:val="0"/>
      <w14:ligatures w14:val="none"/>
    </w:rPr>
  </w:style>
  <w:style w:type="paragraph" w:customStyle="1" w:styleId="726F44226FC64FB687BFB996434D36791">
    <w:name w:val="726F44226FC64FB687BFB996434D36791"/>
    <w:rsid w:val="00E51B88"/>
    <w:pPr>
      <w:spacing w:after="0" w:line="240" w:lineRule="auto"/>
      <w:jc w:val="both"/>
    </w:pPr>
    <w:rPr>
      <w:kern w:val="0"/>
      <w14:ligatures w14:val="none"/>
    </w:rPr>
  </w:style>
  <w:style w:type="paragraph" w:customStyle="1" w:styleId="8AEB8617CE1845CD8AF8ECA2BB7E6BD61">
    <w:name w:val="8AEB8617CE1845CD8AF8ECA2BB7E6BD61"/>
    <w:rsid w:val="00E51B88"/>
    <w:pPr>
      <w:spacing w:after="0" w:line="240" w:lineRule="auto"/>
      <w:jc w:val="both"/>
    </w:pPr>
    <w:rPr>
      <w:kern w:val="0"/>
      <w14:ligatures w14:val="none"/>
    </w:rPr>
  </w:style>
  <w:style w:type="paragraph" w:customStyle="1" w:styleId="29A36542792749ACBF841560C6EE21BD1">
    <w:name w:val="29A36542792749ACBF841560C6EE21BD1"/>
    <w:rsid w:val="00E51B88"/>
    <w:pPr>
      <w:spacing w:after="0" w:line="240" w:lineRule="auto"/>
      <w:jc w:val="both"/>
    </w:pPr>
    <w:rPr>
      <w:kern w:val="0"/>
      <w14:ligatures w14:val="none"/>
    </w:rPr>
  </w:style>
  <w:style w:type="paragraph" w:customStyle="1" w:styleId="CBD4F2700B954C01A8CD77AADAA00C88">
    <w:name w:val="CBD4F2700B954C01A8CD77AADAA00C88"/>
    <w:rsid w:val="00E51B88"/>
    <w:pPr>
      <w:spacing w:after="200" w:line="288" w:lineRule="auto"/>
    </w:pPr>
    <w:rPr>
      <w:kern w:val="0"/>
      <w14:ligatures w14:val="none"/>
    </w:rPr>
  </w:style>
  <w:style w:type="paragraph" w:customStyle="1" w:styleId="2794F64F28C2416B99A59FCDF7E0F0B71">
    <w:name w:val="2794F64F28C2416B99A59FCDF7E0F0B71"/>
    <w:rsid w:val="00E51B88"/>
    <w:pPr>
      <w:spacing w:after="200" w:line="288" w:lineRule="auto"/>
    </w:pPr>
    <w:rPr>
      <w:kern w:val="0"/>
      <w14:ligatures w14:val="none"/>
    </w:rPr>
  </w:style>
  <w:style w:type="paragraph" w:customStyle="1" w:styleId="4D81A7125E26486D84EB383151466A051">
    <w:name w:val="4D81A7125E26486D84EB383151466A051"/>
    <w:rsid w:val="00E51B88"/>
    <w:pPr>
      <w:spacing w:after="120" w:line="288" w:lineRule="auto"/>
    </w:pPr>
    <w:rPr>
      <w:kern w:val="0"/>
      <w14:ligatures w14:val="none"/>
    </w:rPr>
  </w:style>
  <w:style w:type="paragraph" w:customStyle="1" w:styleId="65431E27DFDB48108D43C6C3B5B759691">
    <w:name w:val="65431E27DFDB48108D43C6C3B5B759691"/>
    <w:rsid w:val="00E51B88"/>
    <w:pPr>
      <w:spacing w:after="120" w:line="288" w:lineRule="auto"/>
    </w:pPr>
    <w:rPr>
      <w:kern w:val="0"/>
      <w14:ligatures w14:val="none"/>
    </w:rPr>
  </w:style>
  <w:style w:type="paragraph" w:customStyle="1" w:styleId="FE058253A6E74FBC964C2BFF87A902681">
    <w:name w:val="FE058253A6E74FBC964C2BFF87A902681"/>
    <w:rsid w:val="00E51B88"/>
    <w:pPr>
      <w:spacing w:after="120" w:line="288" w:lineRule="auto"/>
    </w:pPr>
    <w:rPr>
      <w:kern w:val="0"/>
      <w14:ligatures w14:val="none"/>
    </w:rPr>
  </w:style>
  <w:style w:type="paragraph" w:customStyle="1" w:styleId="DE3891D403F14F6AB44A42326B5A64C2">
    <w:name w:val="DE3891D403F14F6AB44A42326B5A64C2"/>
    <w:rsid w:val="00E51B88"/>
  </w:style>
  <w:style w:type="paragraph" w:customStyle="1" w:styleId="696B232D942D4CAD830A38DD9DE3968E2">
    <w:name w:val="696B232D942D4CAD830A38DD9DE3968E2"/>
    <w:rsid w:val="00E51B88"/>
    <w:pPr>
      <w:spacing w:after="0" w:line="240" w:lineRule="auto"/>
      <w:jc w:val="both"/>
    </w:pPr>
    <w:rPr>
      <w:kern w:val="0"/>
      <w14:ligatures w14:val="none"/>
    </w:rPr>
  </w:style>
  <w:style w:type="paragraph" w:customStyle="1" w:styleId="4B9AF2AC42E44D1CAB6C726E435294D42">
    <w:name w:val="4B9AF2AC42E44D1CAB6C726E435294D42"/>
    <w:rsid w:val="00E51B88"/>
    <w:pPr>
      <w:spacing w:after="0" w:line="240" w:lineRule="auto"/>
      <w:jc w:val="both"/>
    </w:pPr>
    <w:rPr>
      <w:kern w:val="0"/>
      <w14:ligatures w14:val="none"/>
    </w:rPr>
  </w:style>
  <w:style w:type="paragraph" w:customStyle="1" w:styleId="01D8015F7F6B4D1080FAFEF1B687BEE12">
    <w:name w:val="01D8015F7F6B4D1080FAFEF1B687BEE12"/>
    <w:rsid w:val="00E51B88"/>
    <w:pPr>
      <w:spacing w:after="0" w:line="240" w:lineRule="auto"/>
      <w:jc w:val="both"/>
    </w:pPr>
    <w:rPr>
      <w:kern w:val="0"/>
      <w14:ligatures w14:val="none"/>
    </w:rPr>
  </w:style>
  <w:style w:type="paragraph" w:customStyle="1" w:styleId="726F44226FC64FB687BFB996434D36792">
    <w:name w:val="726F44226FC64FB687BFB996434D36792"/>
    <w:rsid w:val="00E51B88"/>
    <w:pPr>
      <w:spacing w:after="0" w:line="240" w:lineRule="auto"/>
      <w:jc w:val="both"/>
    </w:pPr>
    <w:rPr>
      <w:kern w:val="0"/>
      <w14:ligatures w14:val="none"/>
    </w:rPr>
  </w:style>
  <w:style w:type="paragraph" w:customStyle="1" w:styleId="8AEB8617CE1845CD8AF8ECA2BB7E6BD62">
    <w:name w:val="8AEB8617CE1845CD8AF8ECA2BB7E6BD62"/>
    <w:rsid w:val="00E51B88"/>
    <w:pPr>
      <w:spacing w:after="0" w:line="240" w:lineRule="auto"/>
      <w:jc w:val="both"/>
    </w:pPr>
    <w:rPr>
      <w:kern w:val="0"/>
      <w14:ligatures w14:val="none"/>
    </w:rPr>
  </w:style>
  <w:style w:type="paragraph" w:customStyle="1" w:styleId="29A36542792749ACBF841560C6EE21BD2">
    <w:name w:val="29A36542792749ACBF841560C6EE21BD2"/>
    <w:rsid w:val="00E51B88"/>
    <w:pPr>
      <w:spacing w:after="0" w:line="240" w:lineRule="auto"/>
      <w:jc w:val="both"/>
    </w:pPr>
    <w:rPr>
      <w:kern w:val="0"/>
      <w14:ligatures w14:val="none"/>
    </w:rPr>
  </w:style>
  <w:style w:type="paragraph" w:customStyle="1" w:styleId="CBD4F2700B954C01A8CD77AADAA00C881">
    <w:name w:val="CBD4F2700B954C01A8CD77AADAA00C881"/>
    <w:rsid w:val="00E51B88"/>
    <w:pPr>
      <w:spacing w:after="200" w:line="288" w:lineRule="auto"/>
    </w:pPr>
    <w:rPr>
      <w:kern w:val="0"/>
      <w14:ligatures w14:val="none"/>
    </w:rPr>
  </w:style>
  <w:style w:type="paragraph" w:customStyle="1" w:styleId="2794F64F28C2416B99A59FCDF7E0F0B72">
    <w:name w:val="2794F64F28C2416B99A59FCDF7E0F0B72"/>
    <w:rsid w:val="00E51B88"/>
    <w:pPr>
      <w:spacing w:after="200" w:line="288" w:lineRule="auto"/>
    </w:pPr>
    <w:rPr>
      <w:kern w:val="0"/>
      <w14:ligatures w14:val="none"/>
    </w:rPr>
  </w:style>
  <w:style w:type="paragraph" w:customStyle="1" w:styleId="DE3891D403F14F6AB44A42326B5A64C21">
    <w:name w:val="DE3891D403F14F6AB44A42326B5A64C21"/>
    <w:rsid w:val="00E51B88"/>
    <w:pPr>
      <w:spacing w:after="0" w:line="240" w:lineRule="auto"/>
      <w:jc w:val="both"/>
    </w:pPr>
    <w:rPr>
      <w:kern w:val="0"/>
      <w14:ligatures w14:val="none"/>
    </w:rPr>
  </w:style>
  <w:style w:type="paragraph" w:customStyle="1" w:styleId="006BBB4EC95E4903A666A7C0C45BC026">
    <w:name w:val="006BBB4EC95E4903A666A7C0C45BC026"/>
    <w:rsid w:val="00E51B88"/>
  </w:style>
  <w:style w:type="paragraph" w:customStyle="1" w:styleId="A5D201188BBF41BB87CE9E3F9BD9D37D">
    <w:name w:val="A5D201188BBF41BB87CE9E3F9BD9D37D"/>
    <w:rsid w:val="00E51B88"/>
  </w:style>
  <w:style w:type="paragraph" w:customStyle="1" w:styleId="6209708FA25A47F6982B2B85B1E281B1">
    <w:name w:val="6209708FA25A47F6982B2B85B1E281B1"/>
    <w:rsid w:val="00E51B88"/>
  </w:style>
  <w:style w:type="paragraph" w:customStyle="1" w:styleId="0BC86066B14848FBBC08A4D329398D85">
    <w:name w:val="0BC86066B14848FBBC08A4D329398D85"/>
    <w:rsid w:val="00E51B88"/>
  </w:style>
  <w:style w:type="paragraph" w:customStyle="1" w:styleId="9EA75AB6158F40EE9BD893CD7002BB9A">
    <w:name w:val="9EA75AB6158F40EE9BD893CD7002BB9A"/>
    <w:rsid w:val="00E51B88"/>
  </w:style>
  <w:style w:type="paragraph" w:customStyle="1" w:styleId="9711429AEF304DDC82DA76174F47EFE8">
    <w:name w:val="9711429AEF304DDC82DA76174F47EFE8"/>
    <w:rsid w:val="00E51B88"/>
  </w:style>
  <w:style w:type="paragraph" w:customStyle="1" w:styleId="7B2B7B93C5EF4F58A079E2244ECDE1D1">
    <w:name w:val="7B2B7B93C5EF4F58A079E2244ECDE1D1"/>
    <w:rsid w:val="00E51B88"/>
  </w:style>
  <w:style w:type="paragraph" w:customStyle="1" w:styleId="1F3BFDCF6B7B4C1EBC6D4F8EAC5D3B49">
    <w:name w:val="1F3BFDCF6B7B4C1EBC6D4F8EAC5D3B49"/>
    <w:rsid w:val="00E51B88"/>
  </w:style>
  <w:style w:type="paragraph" w:customStyle="1" w:styleId="BACBF0927BE74F49BC987242BFCC00EE">
    <w:name w:val="BACBF0927BE74F49BC987242BFCC00EE"/>
    <w:rsid w:val="00E51B88"/>
  </w:style>
  <w:style w:type="paragraph" w:customStyle="1" w:styleId="EF1199F6CCEA47EFA622E647D5596024">
    <w:name w:val="EF1199F6CCEA47EFA622E647D5596024"/>
    <w:rsid w:val="00E51B88"/>
  </w:style>
  <w:style w:type="paragraph" w:customStyle="1" w:styleId="BB618367C7E74C768D0B3FFDE920C752">
    <w:name w:val="BB618367C7E74C768D0B3FFDE920C752"/>
    <w:rsid w:val="00E51B88"/>
  </w:style>
  <w:style w:type="paragraph" w:customStyle="1" w:styleId="B2C8DEDCF36147A6BA72ACC4C7C1F632">
    <w:name w:val="B2C8DEDCF36147A6BA72ACC4C7C1F632"/>
    <w:rsid w:val="00E51B88"/>
  </w:style>
  <w:style w:type="paragraph" w:customStyle="1" w:styleId="73F6481AD68F4F7A9A34FD6750891BDF">
    <w:name w:val="73F6481AD68F4F7A9A34FD6750891BDF"/>
    <w:rsid w:val="00E51B88"/>
  </w:style>
  <w:style w:type="paragraph" w:customStyle="1" w:styleId="20F1E8684E37448D8AD917A8E814D6ED">
    <w:name w:val="20F1E8684E37448D8AD917A8E814D6ED"/>
    <w:rsid w:val="00E51B88"/>
  </w:style>
  <w:style w:type="paragraph" w:customStyle="1" w:styleId="CF5185B933954E92B64581A7FB57F05B">
    <w:name w:val="CF5185B933954E92B64581A7FB57F05B"/>
    <w:rsid w:val="00E51B88"/>
  </w:style>
  <w:style w:type="paragraph" w:customStyle="1" w:styleId="DF23C44C19C347A7883FE871A759A749">
    <w:name w:val="DF23C44C19C347A7883FE871A759A749"/>
    <w:rsid w:val="00E51B88"/>
  </w:style>
  <w:style w:type="paragraph" w:customStyle="1" w:styleId="257566ACA77741A8A47C05B6BA038EF2">
    <w:name w:val="257566ACA77741A8A47C05B6BA038EF2"/>
    <w:rsid w:val="00E51B88"/>
  </w:style>
  <w:style w:type="paragraph" w:customStyle="1" w:styleId="AF2FA27CCEBB42F9B461DA607F009402">
    <w:name w:val="AF2FA27CCEBB42F9B461DA607F009402"/>
    <w:rsid w:val="00E51B88"/>
  </w:style>
  <w:style w:type="paragraph" w:customStyle="1" w:styleId="88D3EBA875524EE2AEA2DA9D0A831E40">
    <w:name w:val="88D3EBA875524EE2AEA2DA9D0A831E40"/>
    <w:rsid w:val="00E51B88"/>
  </w:style>
  <w:style w:type="paragraph" w:customStyle="1" w:styleId="696B232D942D4CAD830A38DD9DE3968E3">
    <w:name w:val="696B232D942D4CAD830A38DD9DE3968E3"/>
    <w:rsid w:val="00E51B88"/>
    <w:pPr>
      <w:spacing w:after="0" w:line="240" w:lineRule="auto"/>
      <w:jc w:val="both"/>
    </w:pPr>
    <w:rPr>
      <w:kern w:val="0"/>
      <w14:ligatures w14:val="none"/>
    </w:rPr>
  </w:style>
  <w:style w:type="paragraph" w:customStyle="1" w:styleId="4B9AF2AC42E44D1CAB6C726E435294D43">
    <w:name w:val="4B9AF2AC42E44D1CAB6C726E435294D43"/>
    <w:rsid w:val="00E51B88"/>
    <w:pPr>
      <w:spacing w:after="0" w:line="240" w:lineRule="auto"/>
      <w:jc w:val="both"/>
    </w:pPr>
    <w:rPr>
      <w:kern w:val="0"/>
      <w14:ligatures w14:val="none"/>
    </w:rPr>
  </w:style>
  <w:style w:type="paragraph" w:customStyle="1" w:styleId="01D8015F7F6B4D1080FAFEF1B687BEE13">
    <w:name w:val="01D8015F7F6B4D1080FAFEF1B687BEE13"/>
    <w:rsid w:val="00E51B88"/>
    <w:pPr>
      <w:spacing w:after="0" w:line="240" w:lineRule="auto"/>
      <w:jc w:val="both"/>
    </w:pPr>
    <w:rPr>
      <w:kern w:val="0"/>
      <w14:ligatures w14:val="none"/>
    </w:rPr>
  </w:style>
  <w:style w:type="paragraph" w:customStyle="1" w:styleId="726F44226FC64FB687BFB996434D36793">
    <w:name w:val="726F44226FC64FB687BFB996434D36793"/>
    <w:rsid w:val="00E51B88"/>
    <w:pPr>
      <w:spacing w:after="0" w:line="240" w:lineRule="auto"/>
      <w:jc w:val="both"/>
    </w:pPr>
    <w:rPr>
      <w:kern w:val="0"/>
      <w14:ligatures w14:val="none"/>
    </w:rPr>
  </w:style>
  <w:style w:type="paragraph" w:customStyle="1" w:styleId="8AEB8617CE1845CD8AF8ECA2BB7E6BD63">
    <w:name w:val="8AEB8617CE1845CD8AF8ECA2BB7E6BD63"/>
    <w:rsid w:val="00E51B88"/>
    <w:pPr>
      <w:spacing w:after="0" w:line="240" w:lineRule="auto"/>
      <w:jc w:val="both"/>
    </w:pPr>
    <w:rPr>
      <w:kern w:val="0"/>
      <w14:ligatures w14:val="none"/>
    </w:rPr>
  </w:style>
  <w:style w:type="paragraph" w:customStyle="1" w:styleId="29A36542792749ACBF841560C6EE21BD3">
    <w:name w:val="29A36542792749ACBF841560C6EE21BD3"/>
    <w:rsid w:val="00E51B88"/>
    <w:pPr>
      <w:spacing w:after="0" w:line="240" w:lineRule="auto"/>
      <w:jc w:val="both"/>
    </w:pPr>
    <w:rPr>
      <w:kern w:val="0"/>
      <w14:ligatures w14:val="none"/>
    </w:rPr>
  </w:style>
  <w:style w:type="paragraph" w:customStyle="1" w:styleId="CBD4F2700B954C01A8CD77AADAA00C882">
    <w:name w:val="CBD4F2700B954C01A8CD77AADAA00C882"/>
    <w:rsid w:val="00E51B88"/>
    <w:pPr>
      <w:spacing w:after="200" w:line="288" w:lineRule="auto"/>
    </w:pPr>
    <w:rPr>
      <w:kern w:val="0"/>
      <w14:ligatures w14:val="none"/>
    </w:rPr>
  </w:style>
  <w:style w:type="paragraph" w:customStyle="1" w:styleId="2794F64F28C2416B99A59FCDF7E0F0B73">
    <w:name w:val="2794F64F28C2416B99A59FCDF7E0F0B73"/>
    <w:rsid w:val="00E51B88"/>
    <w:pPr>
      <w:spacing w:after="200" w:line="288" w:lineRule="auto"/>
    </w:pPr>
    <w:rPr>
      <w:kern w:val="0"/>
      <w14:ligatures w14:val="none"/>
    </w:rPr>
  </w:style>
  <w:style w:type="paragraph" w:customStyle="1" w:styleId="DE3891D403F14F6AB44A42326B5A64C22">
    <w:name w:val="DE3891D403F14F6AB44A42326B5A64C22"/>
    <w:rsid w:val="00E51B88"/>
    <w:pPr>
      <w:spacing w:after="0" w:line="240" w:lineRule="auto"/>
      <w:jc w:val="both"/>
    </w:pPr>
    <w:rPr>
      <w:kern w:val="0"/>
      <w14:ligatures w14:val="none"/>
    </w:rPr>
  </w:style>
  <w:style w:type="paragraph" w:customStyle="1" w:styleId="006BBB4EC95E4903A666A7C0C45BC0261">
    <w:name w:val="006BBB4EC95E4903A666A7C0C45BC0261"/>
    <w:rsid w:val="00E51B88"/>
    <w:pPr>
      <w:spacing w:after="0" w:line="240" w:lineRule="auto"/>
      <w:jc w:val="both"/>
    </w:pPr>
    <w:rPr>
      <w:kern w:val="0"/>
      <w14:ligatures w14:val="none"/>
    </w:rPr>
  </w:style>
  <w:style w:type="paragraph" w:customStyle="1" w:styleId="A5D201188BBF41BB87CE9E3F9BD9D37D1">
    <w:name w:val="A5D201188BBF41BB87CE9E3F9BD9D37D1"/>
    <w:rsid w:val="00E51B88"/>
    <w:pPr>
      <w:spacing w:after="0" w:line="240" w:lineRule="auto"/>
      <w:jc w:val="both"/>
    </w:pPr>
    <w:rPr>
      <w:kern w:val="0"/>
      <w14:ligatures w14:val="none"/>
    </w:rPr>
  </w:style>
  <w:style w:type="paragraph" w:customStyle="1" w:styleId="6209708FA25A47F6982B2B85B1E281B11">
    <w:name w:val="6209708FA25A47F6982B2B85B1E281B11"/>
    <w:rsid w:val="00E51B88"/>
    <w:pPr>
      <w:spacing w:after="0" w:line="240" w:lineRule="auto"/>
      <w:jc w:val="both"/>
    </w:pPr>
    <w:rPr>
      <w:kern w:val="0"/>
      <w14:ligatures w14:val="none"/>
    </w:rPr>
  </w:style>
  <w:style w:type="paragraph" w:customStyle="1" w:styleId="0BC86066B14848FBBC08A4D329398D851">
    <w:name w:val="0BC86066B14848FBBC08A4D329398D851"/>
    <w:rsid w:val="00E51B88"/>
    <w:pPr>
      <w:spacing w:after="0" w:line="240" w:lineRule="auto"/>
      <w:jc w:val="both"/>
    </w:pPr>
    <w:rPr>
      <w:kern w:val="0"/>
      <w14:ligatures w14:val="none"/>
    </w:rPr>
  </w:style>
  <w:style w:type="paragraph" w:customStyle="1" w:styleId="9EA75AB6158F40EE9BD893CD7002BB9A1">
    <w:name w:val="9EA75AB6158F40EE9BD893CD7002BB9A1"/>
    <w:rsid w:val="00E51B88"/>
    <w:pPr>
      <w:spacing w:after="0" w:line="240" w:lineRule="auto"/>
      <w:jc w:val="both"/>
    </w:pPr>
    <w:rPr>
      <w:kern w:val="0"/>
      <w14:ligatures w14:val="none"/>
    </w:rPr>
  </w:style>
  <w:style w:type="paragraph" w:customStyle="1" w:styleId="9711429AEF304DDC82DA76174F47EFE81">
    <w:name w:val="9711429AEF304DDC82DA76174F47EFE81"/>
    <w:rsid w:val="00E51B88"/>
    <w:pPr>
      <w:spacing w:after="0" w:line="240" w:lineRule="auto"/>
      <w:jc w:val="both"/>
    </w:pPr>
    <w:rPr>
      <w:kern w:val="0"/>
      <w14:ligatures w14:val="none"/>
    </w:rPr>
  </w:style>
  <w:style w:type="paragraph" w:customStyle="1" w:styleId="7B2B7B93C5EF4F58A079E2244ECDE1D11">
    <w:name w:val="7B2B7B93C5EF4F58A079E2244ECDE1D11"/>
    <w:rsid w:val="00E51B88"/>
    <w:pPr>
      <w:spacing w:after="0" w:line="240" w:lineRule="auto"/>
      <w:jc w:val="both"/>
    </w:pPr>
    <w:rPr>
      <w:kern w:val="0"/>
      <w14:ligatures w14:val="none"/>
    </w:rPr>
  </w:style>
  <w:style w:type="paragraph" w:customStyle="1" w:styleId="1F3BFDCF6B7B4C1EBC6D4F8EAC5D3B491">
    <w:name w:val="1F3BFDCF6B7B4C1EBC6D4F8EAC5D3B491"/>
    <w:rsid w:val="00E51B88"/>
    <w:pPr>
      <w:spacing w:after="0" w:line="240" w:lineRule="auto"/>
      <w:jc w:val="both"/>
    </w:pPr>
    <w:rPr>
      <w:kern w:val="0"/>
      <w14:ligatures w14:val="none"/>
    </w:rPr>
  </w:style>
  <w:style w:type="paragraph" w:customStyle="1" w:styleId="BACBF0927BE74F49BC987242BFCC00EE1">
    <w:name w:val="BACBF0927BE74F49BC987242BFCC00EE1"/>
    <w:rsid w:val="00E51B88"/>
    <w:pPr>
      <w:spacing w:after="0" w:line="240" w:lineRule="auto"/>
      <w:jc w:val="both"/>
    </w:pPr>
    <w:rPr>
      <w:kern w:val="0"/>
      <w14:ligatures w14:val="none"/>
    </w:rPr>
  </w:style>
  <w:style w:type="paragraph" w:customStyle="1" w:styleId="EF1199F6CCEA47EFA622E647D55960241">
    <w:name w:val="EF1199F6CCEA47EFA622E647D55960241"/>
    <w:rsid w:val="00E51B88"/>
    <w:pPr>
      <w:spacing w:after="0" w:line="240" w:lineRule="auto"/>
      <w:jc w:val="both"/>
    </w:pPr>
    <w:rPr>
      <w:kern w:val="0"/>
      <w14:ligatures w14:val="none"/>
    </w:rPr>
  </w:style>
  <w:style w:type="paragraph" w:customStyle="1" w:styleId="BB618367C7E74C768D0B3FFDE920C7521">
    <w:name w:val="BB618367C7E74C768D0B3FFDE920C7521"/>
    <w:rsid w:val="00E51B88"/>
    <w:pPr>
      <w:spacing w:after="0" w:line="240" w:lineRule="auto"/>
      <w:jc w:val="both"/>
    </w:pPr>
    <w:rPr>
      <w:kern w:val="0"/>
      <w14:ligatures w14:val="none"/>
    </w:rPr>
  </w:style>
  <w:style w:type="paragraph" w:customStyle="1" w:styleId="B2C8DEDCF36147A6BA72ACC4C7C1F6321">
    <w:name w:val="B2C8DEDCF36147A6BA72ACC4C7C1F6321"/>
    <w:rsid w:val="00E51B88"/>
    <w:pPr>
      <w:spacing w:after="0" w:line="240" w:lineRule="auto"/>
      <w:jc w:val="both"/>
    </w:pPr>
    <w:rPr>
      <w:kern w:val="0"/>
      <w14:ligatures w14:val="none"/>
    </w:rPr>
  </w:style>
  <w:style w:type="paragraph" w:customStyle="1" w:styleId="73F6481AD68F4F7A9A34FD6750891BDF1">
    <w:name w:val="73F6481AD68F4F7A9A34FD6750891BDF1"/>
    <w:rsid w:val="00E51B88"/>
    <w:pPr>
      <w:spacing w:after="0" w:line="240" w:lineRule="auto"/>
      <w:jc w:val="both"/>
    </w:pPr>
    <w:rPr>
      <w:kern w:val="0"/>
      <w14:ligatures w14:val="none"/>
    </w:rPr>
  </w:style>
  <w:style w:type="paragraph" w:customStyle="1" w:styleId="20F1E8684E37448D8AD917A8E814D6ED1">
    <w:name w:val="20F1E8684E37448D8AD917A8E814D6ED1"/>
    <w:rsid w:val="00E51B88"/>
    <w:pPr>
      <w:spacing w:after="0" w:line="240" w:lineRule="auto"/>
      <w:jc w:val="both"/>
    </w:pPr>
    <w:rPr>
      <w:kern w:val="0"/>
      <w14:ligatures w14:val="none"/>
    </w:rPr>
  </w:style>
  <w:style w:type="paragraph" w:customStyle="1" w:styleId="CF5185B933954E92B64581A7FB57F05B1">
    <w:name w:val="CF5185B933954E92B64581A7FB57F05B1"/>
    <w:rsid w:val="00E51B88"/>
    <w:pPr>
      <w:spacing w:after="0" w:line="240" w:lineRule="auto"/>
      <w:jc w:val="both"/>
    </w:pPr>
    <w:rPr>
      <w:kern w:val="0"/>
      <w14:ligatures w14:val="none"/>
    </w:rPr>
  </w:style>
  <w:style w:type="paragraph" w:customStyle="1" w:styleId="DF23C44C19C347A7883FE871A759A7491">
    <w:name w:val="DF23C44C19C347A7883FE871A759A7491"/>
    <w:rsid w:val="00E51B88"/>
    <w:pPr>
      <w:spacing w:after="0" w:line="240" w:lineRule="auto"/>
      <w:jc w:val="both"/>
    </w:pPr>
    <w:rPr>
      <w:kern w:val="0"/>
      <w14:ligatures w14:val="none"/>
    </w:rPr>
  </w:style>
  <w:style w:type="paragraph" w:customStyle="1" w:styleId="883C5B515EB94249A54DEAE977240651">
    <w:name w:val="883C5B515EB94249A54DEAE977240651"/>
    <w:rsid w:val="00E51B88"/>
  </w:style>
  <w:style w:type="paragraph" w:customStyle="1" w:styleId="01A0B20FF63845119CDB70B9DBBFCBE4">
    <w:name w:val="01A0B20FF63845119CDB70B9DBBFCBE4"/>
    <w:rsid w:val="00E51B88"/>
  </w:style>
  <w:style w:type="paragraph" w:customStyle="1" w:styleId="B995ED57DB8644BA9F2A3AAA38B52567">
    <w:name w:val="B995ED57DB8644BA9F2A3AAA38B52567"/>
    <w:rsid w:val="00E51B88"/>
  </w:style>
  <w:style w:type="paragraph" w:customStyle="1" w:styleId="E714DBE97D8C41038B3106F8F14A7144">
    <w:name w:val="E714DBE97D8C41038B3106F8F14A7144"/>
    <w:rsid w:val="00E51B88"/>
  </w:style>
  <w:style w:type="paragraph" w:customStyle="1" w:styleId="3B0C4F18677E494BA2320DAFC995CA38">
    <w:name w:val="3B0C4F18677E494BA2320DAFC995CA38"/>
    <w:rsid w:val="00E51B88"/>
  </w:style>
  <w:style w:type="paragraph" w:customStyle="1" w:styleId="A71E533BE96042E1B5CFE7920F124E4E">
    <w:name w:val="A71E533BE96042E1B5CFE7920F124E4E"/>
    <w:rsid w:val="00E51B88"/>
  </w:style>
  <w:style w:type="paragraph" w:customStyle="1" w:styleId="7B62D43B96794F63AB8A4618F9B72547">
    <w:name w:val="7B62D43B96794F63AB8A4618F9B72547"/>
    <w:rsid w:val="00E51B88"/>
  </w:style>
  <w:style w:type="paragraph" w:customStyle="1" w:styleId="06FBF45A5D73473DB0D6971EB5E99777">
    <w:name w:val="06FBF45A5D73473DB0D6971EB5E99777"/>
    <w:rsid w:val="00E51B88"/>
  </w:style>
  <w:style w:type="paragraph" w:customStyle="1" w:styleId="3762A0D40FF14CF7A14CD5AC49832241">
    <w:name w:val="3762A0D40FF14CF7A14CD5AC49832241"/>
    <w:rsid w:val="00E51B88"/>
  </w:style>
  <w:style w:type="paragraph" w:customStyle="1" w:styleId="DD16C76F94B4427B91B6E81794B74523">
    <w:name w:val="DD16C76F94B4427B91B6E81794B74523"/>
    <w:rsid w:val="00E51B88"/>
  </w:style>
  <w:style w:type="paragraph" w:customStyle="1" w:styleId="68EC974B4359415F9FBAA383B34B03C7">
    <w:name w:val="68EC974B4359415F9FBAA383B34B03C7"/>
    <w:rsid w:val="00E51B88"/>
  </w:style>
  <w:style w:type="paragraph" w:customStyle="1" w:styleId="468CA88598DE4E83842B7A9E1B9E955F">
    <w:name w:val="468CA88598DE4E83842B7A9E1B9E955F"/>
    <w:rsid w:val="00E51B88"/>
  </w:style>
  <w:style w:type="paragraph" w:customStyle="1" w:styleId="B03E0CEE3F8545EFB8ED9CFC75FF890E">
    <w:name w:val="B03E0CEE3F8545EFB8ED9CFC75FF890E"/>
    <w:rsid w:val="00E51B88"/>
  </w:style>
  <w:style w:type="paragraph" w:customStyle="1" w:styleId="696B232D942D4CAD830A38DD9DE3968E4">
    <w:name w:val="696B232D942D4CAD830A38DD9DE3968E4"/>
    <w:rsid w:val="00E51B88"/>
    <w:pPr>
      <w:spacing w:after="0" w:line="240" w:lineRule="auto"/>
      <w:jc w:val="both"/>
    </w:pPr>
    <w:rPr>
      <w:kern w:val="0"/>
      <w14:ligatures w14:val="none"/>
    </w:rPr>
  </w:style>
  <w:style w:type="paragraph" w:customStyle="1" w:styleId="4B9AF2AC42E44D1CAB6C726E435294D44">
    <w:name w:val="4B9AF2AC42E44D1CAB6C726E435294D44"/>
    <w:rsid w:val="00E51B88"/>
    <w:pPr>
      <w:spacing w:after="0" w:line="240" w:lineRule="auto"/>
      <w:jc w:val="both"/>
    </w:pPr>
    <w:rPr>
      <w:kern w:val="0"/>
      <w14:ligatures w14:val="none"/>
    </w:rPr>
  </w:style>
  <w:style w:type="paragraph" w:customStyle="1" w:styleId="01D8015F7F6B4D1080FAFEF1B687BEE14">
    <w:name w:val="01D8015F7F6B4D1080FAFEF1B687BEE14"/>
    <w:rsid w:val="00E51B88"/>
    <w:pPr>
      <w:spacing w:after="0" w:line="240" w:lineRule="auto"/>
      <w:jc w:val="both"/>
    </w:pPr>
    <w:rPr>
      <w:kern w:val="0"/>
      <w14:ligatures w14:val="none"/>
    </w:rPr>
  </w:style>
  <w:style w:type="paragraph" w:customStyle="1" w:styleId="726F44226FC64FB687BFB996434D36794">
    <w:name w:val="726F44226FC64FB687BFB996434D36794"/>
    <w:rsid w:val="00E51B88"/>
    <w:pPr>
      <w:spacing w:after="0" w:line="240" w:lineRule="auto"/>
      <w:jc w:val="both"/>
    </w:pPr>
    <w:rPr>
      <w:kern w:val="0"/>
      <w14:ligatures w14:val="none"/>
    </w:rPr>
  </w:style>
  <w:style w:type="paragraph" w:customStyle="1" w:styleId="8AEB8617CE1845CD8AF8ECA2BB7E6BD64">
    <w:name w:val="8AEB8617CE1845CD8AF8ECA2BB7E6BD64"/>
    <w:rsid w:val="00E51B88"/>
    <w:pPr>
      <w:spacing w:after="0" w:line="240" w:lineRule="auto"/>
      <w:jc w:val="both"/>
    </w:pPr>
    <w:rPr>
      <w:kern w:val="0"/>
      <w14:ligatures w14:val="none"/>
    </w:rPr>
  </w:style>
  <w:style w:type="paragraph" w:customStyle="1" w:styleId="29A36542792749ACBF841560C6EE21BD4">
    <w:name w:val="29A36542792749ACBF841560C6EE21BD4"/>
    <w:rsid w:val="00E51B88"/>
    <w:pPr>
      <w:spacing w:after="0" w:line="240" w:lineRule="auto"/>
      <w:jc w:val="both"/>
    </w:pPr>
    <w:rPr>
      <w:kern w:val="0"/>
      <w14:ligatures w14:val="none"/>
    </w:rPr>
  </w:style>
  <w:style w:type="paragraph" w:customStyle="1" w:styleId="CBD4F2700B954C01A8CD77AADAA00C883">
    <w:name w:val="CBD4F2700B954C01A8CD77AADAA00C883"/>
    <w:rsid w:val="00E51B88"/>
    <w:pPr>
      <w:spacing w:after="200" w:line="288" w:lineRule="auto"/>
    </w:pPr>
    <w:rPr>
      <w:kern w:val="0"/>
      <w14:ligatures w14:val="none"/>
    </w:rPr>
  </w:style>
  <w:style w:type="paragraph" w:customStyle="1" w:styleId="2794F64F28C2416B99A59FCDF7E0F0B74">
    <w:name w:val="2794F64F28C2416B99A59FCDF7E0F0B74"/>
    <w:rsid w:val="00E51B88"/>
    <w:pPr>
      <w:spacing w:after="200" w:line="288" w:lineRule="auto"/>
    </w:pPr>
    <w:rPr>
      <w:kern w:val="0"/>
      <w14:ligatures w14:val="none"/>
    </w:rPr>
  </w:style>
  <w:style w:type="paragraph" w:customStyle="1" w:styleId="DE3891D403F14F6AB44A42326B5A64C23">
    <w:name w:val="DE3891D403F14F6AB44A42326B5A64C23"/>
    <w:rsid w:val="00E51B88"/>
    <w:pPr>
      <w:spacing w:after="0" w:line="240" w:lineRule="auto"/>
      <w:jc w:val="both"/>
    </w:pPr>
    <w:rPr>
      <w:kern w:val="0"/>
      <w14:ligatures w14:val="none"/>
    </w:rPr>
  </w:style>
  <w:style w:type="paragraph" w:customStyle="1" w:styleId="006BBB4EC95E4903A666A7C0C45BC0262">
    <w:name w:val="006BBB4EC95E4903A666A7C0C45BC0262"/>
    <w:rsid w:val="00E51B88"/>
    <w:pPr>
      <w:spacing w:after="0" w:line="240" w:lineRule="auto"/>
      <w:jc w:val="both"/>
    </w:pPr>
    <w:rPr>
      <w:kern w:val="0"/>
      <w14:ligatures w14:val="none"/>
    </w:rPr>
  </w:style>
  <w:style w:type="paragraph" w:customStyle="1" w:styleId="A5D201188BBF41BB87CE9E3F9BD9D37D2">
    <w:name w:val="A5D201188BBF41BB87CE9E3F9BD9D37D2"/>
    <w:rsid w:val="00E51B88"/>
    <w:pPr>
      <w:spacing w:after="0" w:line="240" w:lineRule="auto"/>
      <w:jc w:val="both"/>
    </w:pPr>
    <w:rPr>
      <w:kern w:val="0"/>
      <w14:ligatures w14:val="none"/>
    </w:rPr>
  </w:style>
  <w:style w:type="paragraph" w:customStyle="1" w:styleId="6209708FA25A47F6982B2B85B1E281B12">
    <w:name w:val="6209708FA25A47F6982B2B85B1E281B12"/>
    <w:rsid w:val="00E51B88"/>
    <w:pPr>
      <w:spacing w:after="0" w:line="240" w:lineRule="auto"/>
      <w:jc w:val="both"/>
    </w:pPr>
    <w:rPr>
      <w:kern w:val="0"/>
      <w14:ligatures w14:val="none"/>
    </w:rPr>
  </w:style>
  <w:style w:type="paragraph" w:customStyle="1" w:styleId="0BC86066B14848FBBC08A4D329398D852">
    <w:name w:val="0BC86066B14848FBBC08A4D329398D852"/>
    <w:rsid w:val="00E51B88"/>
    <w:pPr>
      <w:spacing w:after="0" w:line="240" w:lineRule="auto"/>
      <w:jc w:val="both"/>
    </w:pPr>
    <w:rPr>
      <w:kern w:val="0"/>
      <w14:ligatures w14:val="none"/>
    </w:rPr>
  </w:style>
  <w:style w:type="paragraph" w:customStyle="1" w:styleId="9EA75AB6158F40EE9BD893CD7002BB9A2">
    <w:name w:val="9EA75AB6158F40EE9BD893CD7002BB9A2"/>
    <w:rsid w:val="00E51B88"/>
    <w:pPr>
      <w:spacing w:after="0" w:line="240" w:lineRule="auto"/>
      <w:jc w:val="both"/>
    </w:pPr>
    <w:rPr>
      <w:kern w:val="0"/>
      <w14:ligatures w14:val="none"/>
    </w:rPr>
  </w:style>
  <w:style w:type="paragraph" w:customStyle="1" w:styleId="9711429AEF304DDC82DA76174F47EFE82">
    <w:name w:val="9711429AEF304DDC82DA76174F47EFE82"/>
    <w:rsid w:val="00E51B88"/>
    <w:pPr>
      <w:spacing w:after="0" w:line="240" w:lineRule="auto"/>
      <w:jc w:val="both"/>
    </w:pPr>
    <w:rPr>
      <w:kern w:val="0"/>
      <w14:ligatures w14:val="none"/>
    </w:rPr>
  </w:style>
  <w:style w:type="paragraph" w:customStyle="1" w:styleId="7B62D43B96794F63AB8A4618F9B725471">
    <w:name w:val="7B62D43B96794F63AB8A4618F9B725471"/>
    <w:rsid w:val="00E51B88"/>
    <w:pPr>
      <w:spacing w:after="0" w:line="240" w:lineRule="auto"/>
      <w:jc w:val="both"/>
    </w:pPr>
    <w:rPr>
      <w:kern w:val="0"/>
      <w14:ligatures w14:val="none"/>
    </w:rPr>
  </w:style>
  <w:style w:type="paragraph" w:customStyle="1" w:styleId="7B2B7B93C5EF4F58A079E2244ECDE1D12">
    <w:name w:val="7B2B7B93C5EF4F58A079E2244ECDE1D12"/>
    <w:rsid w:val="00E51B88"/>
    <w:pPr>
      <w:spacing w:after="0" w:line="240" w:lineRule="auto"/>
      <w:jc w:val="both"/>
    </w:pPr>
    <w:rPr>
      <w:kern w:val="0"/>
      <w14:ligatures w14:val="none"/>
    </w:rPr>
  </w:style>
  <w:style w:type="paragraph" w:customStyle="1" w:styleId="1F3BFDCF6B7B4C1EBC6D4F8EAC5D3B492">
    <w:name w:val="1F3BFDCF6B7B4C1EBC6D4F8EAC5D3B492"/>
    <w:rsid w:val="00E51B88"/>
    <w:pPr>
      <w:spacing w:after="0" w:line="240" w:lineRule="auto"/>
      <w:jc w:val="both"/>
    </w:pPr>
    <w:rPr>
      <w:kern w:val="0"/>
      <w14:ligatures w14:val="none"/>
    </w:rPr>
  </w:style>
  <w:style w:type="paragraph" w:customStyle="1" w:styleId="BACBF0927BE74F49BC987242BFCC00EE2">
    <w:name w:val="BACBF0927BE74F49BC987242BFCC00EE2"/>
    <w:rsid w:val="00E51B88"/>
    <w:pPr>
      <w:spacing w:after="0" w:line="240" w:lineRule="auto"/>
      <w:jc w:val="both"/>
    </w:pPr>
    <w:rPr>
      <w:kern w:val="0"/>
      <w14:ligatures w14:val="none"/>
    </w:rPr>
  </w:style>
  <w:style w:type="paragraph" w:customStyle="1" w:styleId="EF1199F6CCEA47EFA622E647D55960242">
    <w:name w:val="EF1199F6CCEA47EFA622E647D55960242"/>
    <w:rsid w:val="00E51B88"/>
    <w:pPr>
      <w:spacing w:after="0" w:line="240" w:lineRule="auto"/>
      <w:jc w:val="both"/>
    </w:pPr>
    <w:rPr>
      <w:kern w:val="0"/>
      <w14:ligatures w14:val="none"/>
    </w:rPr>
  </w:style>
  <w:style w:type="paragraph" w:customStyle="1" w:styleId="BB618367C7E74C768D0B3FFDE920C7522">
    <w:name w:val="BB618367C7E74C768D0B3FFDE920C7522"/>
    <w:rsid w:val="00E51B88"/>
    <w:pPr>
      <w:spacing w:after="0" w:line="240" w:lineRule="auto"/>
      <w:jc w:val="both"/>
    </w:pPr>
    <w:rPr>
      <w:kern w:val="0"/>
      <w14:ligatures w14:val="none"/>
    </w:rPr>
  </w:style>
  <w:style w:type="paragraph" w:customStyle="1" w:styleId="B2C8DEDCF36147A6BA72ACC4C7C1F6322">
    <w:name w:val="B2C8DEDCF36147A6BA72ACC4C7C1F6322"/>
    <w:rsid w:val="00E51B88"/>
    <w:pPr>
      <w:spacing w:after="0" w:line="240" w:lineRule="auto"/>
      <w:jc w:val="both"/>
    </w:pPr>
    <w:rPr>
      <w:kern w:val="0"/>
      <w14:ligatures w14:val="none"/>
    </w:rPr>
  </w:style>
  <w:style w:type="paragraph" w:customStyle="1" w:styleId="B995ED57DB8644BA9F2A3AAA38B525671">
    <w:name w:val="B995ED57DB8644BA9F2A3AAA38B525671"/>
    <w:rsid w:val="00E51B88"/>
    <w:pPr>
      <w:spacing w:after="0" w:line="240" w:lineRule="auto"/>
      <w:jc w:val="both"/>
    </w:pPr>
    <w:rPr>
      <w:kern w:val="0"/>
      <w14:ligatures w14:val="none"/>
    </w:rPr>
  </w:style>
  <w:style w:type="paragraph" w:customStyle="1" w:styleId="B03E0CEE3F8545EFB8ED9CFC75FF890E1">
    <w:name w:val="B03E0CEE3F8545EFB8ED9CFC75FF890E1"/>
    <w:rsid w:val="00E51B88"/>
    <w:pPr>
      <w:spacing w:after="120" w:line="288" w:lineRule="auto"/>
    </w:pPr>
    <w:rPr>
      <w:kern w:val="0"/>
      <w14:ligatures w14:val="none"/>
    </w:rPr>
  </w:style>
  <w:style w:type="paragraph" w:customStyle="1" w:styleId="DD16C76F94B4427B91B6E81794B745231">
    <w:name w:val="DD16C76F94B4427B91B6E81794B745231"/>
    <w:rsid w:val="00E51B88"/>
    <w:pPr>
      <w:spacing w:after="120" w:line="288" w:lineRule="auto"/>
    </w:pPr>
    <w:rPr>
      <w:kern w:val="0"/>
      <w14:ligatures w14:val="none"/>
    </w:rPr>
  </w:style>
  <w:style w:type="paragraph" w:customStyle="1" w:styleId="3762A0D40FF14CF7A14CD5AC498322411">
    <w:name w:val="3762A0D40FF14CF7A14CD5AC498322411"/>
    <w:rsid w:val="00E51B88"/>
    <w:pPr>
      <w:spacing w:after="120" w:line="288" w:lineRule="auto"/>
    </w:pPr>
    <w:rPr>
      <w:kern w:val="0"/>
      <w14:ligatures w14:val="none"/>
    </w:rPr>
  </w:style>
  <w:style w:type="paragraph" w:customStyle="1" w:styleId="68EC974B4359415F9FBAA383B34B03C71">
    <w:name w:val="68EC974B4359415F9FBAA383B34B03C71"/>
    <w:rsid w:val="00E51B88"/>
    <w:pPr>
      <w:spacing w:after="120" w:line="288" w:lineRule="auto"/>
    </w:pPr>
    <w:rPr>
      <w:kern w:val="0"/>
      <w14:ligatures w14:val="none"/>
    </w:rPr>
  </w:style>
  <w:style w:type="paragraph" w:customStyle="1" w:styleId="06FBF45A5D73473DB0D6971EB5E997771">
    <w:name w:val="06FBF45A5D73473DB0D6971EB5E997771"/>
    <w:rsid w:val="00E51B88"/>
    <w:pPr>
      <w:spacing w:after="120" w:line="288" w:lineRule="auto"/>
    </w:pPr>
    <w:rPr>
      <w:kern w:val="0"/>
      <w14:ligatures w14:val="none"/>
    </w:rPr>
  </w:style>
  <w:style w:type="paragraph" w:customStyle="1" w:styleId="468CA88598DE4E83842B7A9E1B9E955F1">
    <w:name w:val="468CA88598DE4E83842B7A9E1B9E955F1"/>
    <w:rsid w:val="00E51B88"/>
    <w:pPr>
      <w:spacing w:after="120" w:line="288" w:lineRule="auto"/>
    </w:pPr>
    <w:rPr>
      <w:kern w:val="0"/>
      <w14:ligatures w14:val="none"/>
    </w:rPr>
  </w:style>
  <w:style w:type="paragraph" w:customStyle="1" w:styleId="E714DBE97D8C41038B3106F8F14A71441">
    <w:name w:val="E714DBE97D8C41038B3106F8F14A71441"/>
    <w:rsid w:val="00E51B88"/>
    <w:pPr>
      <w:spacing w:after="0" w:line="240" w:lineRule="auto"/>
      <w:jc w:val="both"/>
    </w:pPr>
    <w:rPr>
      <w:kern w:val="0"/>
      <w14:ligatures w14:val="none"/>
    </w:rPr>
  </w:style>
  <w:style w:type="paragraph" w:customStyle="1" w:styleId="3B0C4F18677E494BA2320DAFC995CA381">
    <w:name w:val="3B0C4F18677E494BA2320DAFC995CA381"/>
    <w:rsid w:val="00E51B88"/>
    <w:pPr>
      <w:spacing w:after="0" w:line="240" w:lineRule="auto"/>
      <w:jc w:val="both"/>
    </w:pPr>
    <w:rPr>
      <w:kern w:val="0"/>
      <w14:ligatures w14:val="none"/>
    </w:rPr>
  </w:style>
  <w:style w:type="paragraph" w:customStyle="1" w:styleId="A71E533BE96042E1B5CFE7920F124E4E1">
    <w:name w:val="A71E533BE96042E1B5CFE7920F124E4E1"/>
    <w:rsid w:val="00E51B88"/>
    <w:pPr>
      <w:spacing w:after="0" w:line="240" w:lineRule="auto"/>
      <w:jc w:val="both"/>
    </w:pPr>
    <w:rPr>
      <w:kern w:val="0"/>
      <w14:ligatures w14:val="none"/>
    </w:rPr>
  </w:style>
  <w:style w:type="paragraph" w:customStyle="1" w:styleId="CF5185B933954E92B64581A7FB57F05B2">
    <w:name w:val="CF5185B933954E92B64581A7FB57F05B2"/>
    <w:rsid w:val="00E51B88"/>
    <w:pPr>
      <w:spacing w:after="0" w:line="240" w:lineRule="auto"/>
      <w:jc w:val="both"/>
    </w:pPr>
    <w:rPr>
      <w:kern w:val="0"/>
      <w14:ligatures w14:val="none"/>
    </w:rPr>
  </w:style>
  <w:style w:type="paragraph" w:customStyle="1" w:styleId="DF23C44C19C347A7883FE871A759A7492">
    <w:name w:val="DF23C44C19C347A7883FE871A759A7492"/>
    <w:rsid w:val="00E51B88"/>
    <w:pPr>
      <w:spacing w:after="0" w:line="240" w:lineRule="auto"/>
      <w:jc w:val="both"/>
    </w:pPr>
    <w:rPr>
      <w:kern w:val="0"/>
      <w14:ligatures w14:val="none"/>
    </w:rPr>
  </w:style>
  <w:style w:type="paragraph" w:customStyle="1" w:styleId="D5EA07A0F594484F97FEF44D9E712245">
    <w:name w:val="D5EA07A0F594484F97FEF44D9E712245"/>
    <w:rsid w:val="00E51B88"/>
  </w:style>
  <w:style w:type="paragraph" w:customStyle="1" w:styleId="DF08B513A1A145F9AE1DA6F0F017DBDF">
    <w:name w:val="DF08B513A1A145F9AE1DA6F0F017DBDF"/>
    <w:rsid w:val="00E51B88"/>
  </w:style>
  <w:style w:type="paragraph" w:customStyle="1" w:styleId="642D7723173645D992FFD96F0BCBF957">
    <w:name w:val="642D7723173645D992FFD96F0BCBF957"/>
    <w:rsid w:val="00E51B88"/>
  </w:style>
  <w:style w:type="paragraph" w:customStyle="1" w:styleId="63A48B4A7E9847E694CA0D5B2864EAD7">
    <w:name w:val="63A48B4A7E9847E694CA0D5B2864EAD7"/>
    <w:rsid w:val="00E51B88"/>
  </w:style>
  <w:style w:type="paragraph" w:customStyle="1" w:styleId="221775D718984ACBA80D5970BDD5BA53">
    <w:name w:val="221775D718984ACBA80D5970BDD5BA53"/>
    <w:rsid w:val="00E51B88"/>
  </w:style>
  <w:style w:type="paragraph" w:customStyle="1" w:styleId="4A5B4FC9936A42C7936E6036C6CDA2EE">
    <w:name w:val="4A5B4FC9936A42C7936E6036C6CDA2EE"/>
    <w:rsid w:val="00E51B88"/>
  </w:style>
  <w:style w:type="paragraph" w:customStyle="1" w:styleId="AC6273E5192744499AF1DCB2E2E6ED41">
    <w:name w:val="AC6273E5192744499AF1DCB2E2E6ED41"/>
    <w:rsid w:val="00E51B88"/>
  </w:style>
  <w:style w:type="paragraph" w:customStyle="1" w:styleId="A52E19515E4F4952ACE22CC656B1911E">
    <w:name w:val="A52E19515E4F4952ACE22CC656B1911E"/>
    <w:rsid w:val="00E51B88"/>
  </w:style>
  <w:style w:type="paragraph" w:customStyle="1" w:styleId="75E320F17C5B40B584A47CEFB59DFE33">
    <w:name w:val="75E320F17C5B40B584A47CEFB59DFE33"/>
    <w:rsid w:val="00E51B88"/>
  </w:style>
  <w:style w:type="paragraph" w:customStyle="1" w:styleId="2A05E8C2899C4FEEB33715F1BD64903C">
    <w:name w:val="2A05E8C2899C4FEEB33715F1BD64903C"/>
    <w:rsid w:val="00E51B88"/>
  </w:style>
  <w:style w:type="paragraph" w:customStyle="1" w:styleId="85BAEEF1939B4837BEC58258BBC73B9B">
    <w:name w:val="85BAEEF1939B4837BEC58258BBC73B9B"/>
    <w:rsid w:val="00E51B88"/>
  </w:style>
  <w:style w:type="paragraph" w:customStyle="1" w:styleId="2073898FE92E426883B497CB28522DCD">
    <w:name w:val="2073898FE92E426883B497CB28522DCD"/>
    <w:rsid w:val="00E51B88"/>
  </w:style>
  <w:style w:type="paragraph" w:customStyle="1" w:styleId="B62FAC4AC05F45A9A2138F343398DC38">
    <w:name w:val="B62FAC4AC05F45A9A2138F343398DC38"/>
    <w:rsid w:val="00E51B88"/>
  </w:style>
  <w:style w:type="paragraph" w:customStyle="1" w:styleId="C04C9364709B4E2F9CD1016AAFAB6CE0">
    <w:name w:val="C04C9364709B4E2F9CD1016AAFAB6CE0"/>
    <w:rsid w:val="00E51B88"/>
  </w:style>
  <w:style w:type="paragraph" w:customStyle="1" w:styleId="923BB7B2C1944878B68EB636BA29CB80">
    <w:name w:val="923BB7B2C1944878B68EB636BA29CB80"/>
    <w:rsid w:val="00E51B88"/>
  </w:style>
  <w:style w:type="paragraph" w:customStyle="1" w:styleId="D8EDF5994E40401A9C6A2DC96DDA62AF">
    <w:name w:val="D8EDF5994E40401A9C6A2DC96DDA62AF"/>
    <w:rsid w:val="00E51B88"/>
  </w:style>
  <w:style w:type="paragraph" w:customStyle="1" w:styleId="2F6FEEA5EA2146BF835F72BFA7837BC3">
    <w:name w:val="2F6FEEA5EA2146BF835F72BFA7837BC3"/>
    <w:rsid w:val="00E51B88"/>
  </w:style>
  <w:style w:type="paragraph" w:customStyle="1" w:styleId="93AD5B7F74074703A65C075E2D8FF2F1">
    <w:name w:val="93AD5B7F74074703A65C075E2D8FF2F1"/>
    <w:rsid w:val="00E51B88"/>
  </w:style>
  <w:style w:type="paragraph" w:customStyle="1" w:styleId="6CC93D1F613740EBA9D096746F348055">
    <w:name w:val="6CC93D1F613740EBA9D096746F348055"/>
    <w:rsid w:val="00E51B88"/>
  </w:style>
  <w:style w:type="paragraph" w:customStyle="1" w:styleId="DBEBFEB4020E4843991330D8C82E81AA">
    <w:name w:val="DBEBFEB4020E4843991330D8C82E81AA"/>
    <w:rsid w:val="00E51B88"/>
  </w:style>
  <w:style w:type="paragraph" w:customStyle="1" w:styleId="8B9ABFA1A6894EE1BF210CB98728FCE0">
    <w:name w:val="8B9ABFA1A6894EE1BF210CB98728FCE0"/>
    <w:rsid w:val="00E51B88"/>
  </w:style>
  <w:style w:type="paragraph" w:customStyle="1" w:styleId="D88E9F9AEC61410B85B53659C16DDF48">
    <w:name w:val="D88E9F9AEC61410B85B53659C16DDF48"/>
    <w:rsid w:val="00E51B88"/>
  </w:style>
  <w:style w:type="paragraph" w:customStyle="1" w:styleId="5DEF921DBDCC4381937F18D52763585E">
    <w:name w:val="5DEF921DBDCC4381937F18D52763585E"/>
    <w:rsid w:val="00E51B88"/>
  </w:style>
  <w:style w:type="paragraph" w:customStyle="1" w:styleId="0E2F55EC473047A6B142D9216D0D331A">
    <w:name w:val="0E2F55EC473047A6B142D9216D0D331A"/>
    <w:rsid w:val="00E51B88"/>
  </w:style>
  <w:style w:type="paragraph" w:customStyle="1" w:styleId="AF7CFFAC5FF8407497D393D79E4D634B">
    <w:name w:val="AF7CFFAC5FF8407497D393D79E4D634B"/>
    <w:rsid w:val="00E51B88"/>
  </w:style>
  <w:style w:type="paragraph" w:customStyle="1" w:styleId="6C243AC43A264D8CB084F601F4678528">
    <w:name w:val="6C243AC43A264D8CB084F601F4678528"/>
    <w:rsid w:val="00E51B88"/>
  </w:style>
  <w:style w:type="paragraph" w:customStyle="1" w:styleId="8F9033FFE2DF459181139B92DFCD67A0">
    <w:name w:val="8F9033FFE2DF459181139B92DFCD67A0"/>
    <w:rsid w:val="00E51B88"/>
  </w:style>
  <w:style w:type="paragraph" w:customStyle="1" w:styleId="D19E8D662A18463DA2AE115AE5B46066">
    <w:name w:val="D19E8D662A18463DA2AE115AE5B46066"/>
    <w:rsid w:val="00E51B88"/>
  </w:style>
  <w:style w:type="paragraph" w:customStyle="1" w:styleId="45701126C98645CDB11635DFE0B04CB2">
    <w:name w:val="45701126C98645CDB11635DFE0B04CB2"/>
    <w:rsid w:val="00E51B88"/>
  </w:style>
  <w:style w:type="paragraph" w:customStyle="1" w:styleId="F8C64A50746048C8BC7C45BB401B978D">
    <w:name w:val="F8C64A50746048C8BC7C45BB401B978D"/>
    <w:rsid w:val="00E51B88"/>
  </w:style>
  <w:style w:type="paragraph" w:customStyle="1" w:styleId="E8DA15538ED2417581AE16FBE702A1E2">
    <w:name w:val="E8DA15538ED2417581AE16FBE702A1E2"/>
    <w:rsid w:val="00E51B88"/>
  </w:style>
  <w:style w:type="paragraph" w:customStyle="1" w:styleId="056C4421FE5D4438A2C965C2A27A2F9D">
    <w:name w:val="056C4421FE5D4438A2C965C2A27A2F9D"/>
    <w:rsid w:val="00E51B88"/>
  </w:style>
  <w:style w:type="paragraph" w:customStyle="1" w:styleId="1C0B83D23D3E416E92CF29074642E043">
    <w:name w:val="1C0B83D23D3E416E92CF29074642E043"/>
    <w:rsid w:val="00E51B88"/>
  </w:style>
  <w:style w:type="paragraph" w:customStyle="1" w:styleId="F5A9BA2FB1D04EF39DEC6878D5D17C38">
    <w:name w:val="F5A9BA2FB1D04EF39DEC6878D5D17C38"/>
    <w:rsid w:val="00E51B88"/>
  </w:style>
  <w:style w:type="paragraph" w:customStyle="1" w:styleId="D3EE55CDFB3D441B9346971C8F15D06D">
    <w:name w:val="D3EE55CDFB3D441B9346971C8F15D06D"/>
    <w:rsid w:val="00E51B88"/>
  </w:style>
  <w:style w:type="paragraph" w:customStyle="1" w:styleId="C1355AD510554437B8FDA97C31FE576B">
    <w:name w:val="C1355AD510554437B8FDA97C31FE576B"/>
    <w:rsid w:val="00E51B88"/>
  </w:style>
  <w:style w:type="paragraph" w:customStyle="1" w:styleId="8AFCDA830C584650A0ED9433D5AB9A91">
    <w:name w:val="8AFCDA830C584650A0ED9433D5AB9A91"/>
    <w:rsid w:val="00E51B88"/>
  </w:style>
  <w:style w:type="paragraph" w:customStyle="1" w:styleId="7523360DAE43447EA84639EDD3AE3C97">
    <w:name w:val="7523360DAE43447EA84639EDD3AE3C97"/>
    <w:rsid w:val="00E51B88"/>
  </w:style>
  <w:style w:type="paragraph" w:customStyle="1" w:styleId="6B33B793AC25432C85291AB919E5C390">
    <w:name w:val="6B33B793AC25432C85291AB919E5C390"/>
    <w:rsid w:val="00E51B88"/>
  </w:style>
  <w:style w:type="paragraph" w:customStyle="1" w:styleId="080159304B594408BDE5ACA5C6847BF6">
    <w:name w:val="080159304B594408BDE5ACA5C6847BF6"/>
    <w:rsid w:val="00E51B88"/>
  </w:style>
  <w:style w:type="paragraph" w:customStyle="1" w:styleId="176DD6274C6D4F488F30047804577CDA">
    <w:name w:val="176DD6274C6D4F488F30047804577CDA"/>
    <w:rsid w:val="00E51B88"/>
  </w:style>
  <w:style w:type="paragraph" w:customStyle="1" w:styleId="B981F0F305BF4D1CA163630942F68DAB">
    <w:name w:val="B981F0F305BF4D1CA163630942F68DAB"/>
    <w:rsid w:val="00E51B88"/>
  </w:style>
  <w:style w:type="paragraph" w:customStyle="1" w:styleId="82531869776D433F932CFE37332DA2F6">
    <w:name w:val="82531869776D433F932CFE37332DA2F6"/>
    <w:rsid w:val="00E51B88"/>
  </w:style>
  <w:style w:type="paragraph" w:customStyle="1" w:styleId="A256C0DACEB04936B014A4EDD762D446">
    <w:name w:val="A256C0DACEB04936B014A4EDD762D446"/>
    <w:rsid w:val="00E51B88"/>
  </w:style>
  <w:style w:type="paragraph" w:customStyle="1" w:styleId="C6079DF9BE3A4693BE79AA1272A0D794">
    <w:name w:val="C6079DF9BE3A4693BE79AA1272A0D794"/>
    <w:rsid w:val="00E51B88"/>
  </w:style>
  <w:style w:type="paragraph" w:customStyle="1" w:styleId="45C9E44F67CB45088493180F2449E72A">
    <w:name w:val="45C9E44F67CB45088493180F2449E72A"/>
    <w:rsid w:val="00E51B88"/>
  </w:style>
  <w:style w:type="paragraph" w:customStyle="1" w:styleId="A4BBDE230B474F2588DC896DEE2691CC">
    <w:name w:val="A4BBDE230B474F2588DC896DEE2691CC"/>
    <w:rsid w:val="00E51B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23</Words>
  <Characters>133</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3</cp:revision>
  <cp:lastPrinted>2022-09-05T11:18:00Z</cp:lastPrinted>
  <dcterms:created xsi:type="dcterms:W3CDTF">2023-09-19T15:37:00Z</dcterms:created>
  <dcterms:modified xsi:type="dcterms:W3CDTF">2023-09-19T15:38:00Z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